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3A776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BOSGROVE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3BC4A56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7CA85F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542A44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esquire(q.v.), brought a plaint of attaint against him and </w:t>
      </w:r>
    </w:p>
    <w:p w14:paraId="0DE63FCF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10 others.</w:t>
      </w:r>
    </w:p>
    <w:p w14:paraId="552A9827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E1BF399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5D0FD8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35B474" w14:textId="77777777" w:rsidR="00B12242" w:rsidRDefault="00B12242" w:rsidP="00B122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March 2021</w:t>
      </w:r>
    </w:p>
    <w:p w14:paraId="1D11EC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23B3B" w14:textId="77777777" w:rsidR="00B12242" w:rsidRDefault="00B12242" w:rsidP="009139A6">
      <w:r>
        <w:separator/>
      </w:r>
    </w:p>
  </w:endnote>
  <w:endnote w:type="continuationSeparator" w:id="0">
    <w:p w14:paraId="735134B8" w14:textId="77777777" w:rsidR="00B12242" w:rsidRDefault="00B122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F2D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013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F0A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AEB3A" w14:textId="77777777" w:rsidR="00B12242" w:rsidRDefault="00B12242" w:rsidP="009139A6">
      <w:r>
        <w:separator/>
      </w:r>
    </w:p>
  </w:footnote>
  <w:footnote w:type="continuationSeparator" w:id="0">
    <w:p w14:paraId="5A869D6F" w14:textId="77777777" w:rsidR="00B12242" w:rsidRDefault="00B122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D92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80A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107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42"/>
    <w:rsid w:val="000666E0"/>
    <w:rsid w:val="002510B7"/>
    <w:rsid w:val="005C130B"/>
    <w:rsid w:val="00826F5C"/>
    <w:rsid w:val="009139A6"/>
    <w:rsid w:val="009448BB"/>
    <w:rsid w:val="00A3176C"/>
    <w:rsid w:val="00B12242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FC084"/>
  <w15:chartTrackingRefBased/>
  <w15:docId w15:val="{4AA31CAE-E214-48E9-A3DE-CCEA7A99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22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2021-04-02T19:53:00Z</dcterms:created>
  <dcterms:modified xsi:type="dcterms:W3CDTF">2021-04-02T19:53:00Z</dcterms:modified>
</cp:coreProperties>
</file>